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FAC" w:rsidRDefault="00225FAC" w:rsidP="00225F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ROGERSON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25FAC" w:rsidRDefault="00225FAC" w:rsidP="00225F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FAC" w:rsidRDefault="00225FAC" w:rsidP="00225F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FAC" w:rsidRDefault="00225FAC" w:rsidP="00225F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tenant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Ennerdale</w:t>
      </w:r>
      <w:proofErr w:type="spellEnd"/>
      <w:r>
        <w:rPr>
          <w:rFonts w:ascii="Times New Roman" w:hAnsi="Times New Roman" w:cs="Times New Roman"/>
          <w:sz w:val="24"/>
          <w:szCs w:val="24"/>
        </w:rPr>
        <w:t>, Cumberland.</w:t>
      </w:r>
    </w:p>
    <w:p w:rsidR="00225FAC" w:rsidRDefault="00225FAC" w:rsidP="00225F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13E2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225FAC" w:rsidRDefault="00225FAC" w:rsidP="00225F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FAC" w:rsidRDefault="00225FAC" w:rsidP="00225F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25FAC" w:rsidRDefault="00225FAC" w:rsidP="00225F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  <w:bookmarkStart w:id="0" w:name="_GoBack"/>
      <w:bookmarkEnd w:id="0"/>
    </w:p>
    <w:sectPr w:rsidR="00DD5B8A" w:rsidRPr="00225F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FAC" w:rsidRDefault="00225FAC" w:rsidP="00564E3C">
      <w:pPr>
        <w:spacing w:after="0" w:line="240" w:lineRule="auto"/>
      </w:pPr>
      <w:r>
        <w:separator/>
      </w:r>
    </w:p>
  </w:endnote>
  <w:endnote w:type="continuationSeparator" w:id="0">
    <w:p w:rsidR="00225FAC" w:rsidRDefault="00225FA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25FAC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FAC" w:rsidRDefault="00225FAC" w:rsidP="00564E3C">
      <w:pPr>
        <w:spacing w:after="0" w:line="240" w:lineRule="auto"/>
      </w:pPr>
      <w:r>
        <w:separator/>
      </w:r>
    </w:p>
  </w:footnote>
  <w:footnote w:type="continuationSeparator" w:id="0">
    <w:p w:rsidR="00225FAC" w:rsidRDefault="00225FA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FAC"/>
    <w:rsid w:val="00225FA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B707F"/>
  <w15:chartTrackingRefBased/>
  <w15:docId w15:val="{3C08055C-49E5-4ED8-A93D-965506631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25F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2015-10-25T22:07:00Z</dcterms:created>
  <dcterms:modified xsi:type="dcterms:W3CDTF">2015-10-25T22:08:00Z</dcterms:modified>
</cp:coreProperties>
</file>